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59ED" w14:textId="453957CC" w:rsidR="00D27D00" w:rsidRPr="003A0906" w:rsidRDefault="00D27D00" w:rsidP="002846F6">
      <w:pPr>
        <w:pStyle w:val="Tekstpodstawowy"/>
        <w:spacing w:before="0" w:beforeAutospacing="0" w:after="0" w:afterAutospacing="0"/>
        <w:jc w:val="right"/>
        <w:rPr>
          <w:rFonts w:ascii="Times New Roman" w:hAnsi="Times New Roman"/>
          <w:i/>
        </w:rPr>
      </w:pPr>
      <w:r w:rsidRPr="003A0906">
        <w:rPr>
          <w:rFonts w:ascii="Times New Roman" w:hAnsi="Times New Roman"/>
          <w:i/>
        </w:rPr>
        <w:t xml:space="preserve">Załącznik nr 1A </w:t>
      </w:r>
    </w:p>
    <w:p w14:paraId="506ECAB0" w14:textId="77777777" w:rsidR="00D27D00" w:rsidRPr="005156B1" w:rsidRDefault="00D27D00" w:rsidP="007A270F">
      <w:pPr>
        <w:pStyle w:val="Tekstpodstawowy"/>
        <w:spacing w:before="0" w:beforeAutospacing="0" w:after="0" w:afterAutospacing="0"/>
        <w:jc w:val="center"/>
        <w:rPr>
          <w:rFonts w:ascii="Times New Roman" w:hAnsi="Times New Roman"/>
          <w:b/>
          <w:color w:val="800080"/>
          <w:sz w:val="26"/>
          <w:szCs w:val="26"/>
        </w:rPr>
      </w:pPr>
      <w:r w:rsidRPr="005156B1">
        <w:rPr>
          <w:rFonts w:ascii="Times New Roman" w:hAnsi="Times New Roman"/>
          <w:b/>
          <w:color w:val="800080"/>
          <w:sz w:val="26"/>
          <w:szCs w:val="26"/>
        </w:rPr>
        <w:t xml:space="preserve">Kryterium nr </w:t>
      </w:r>
      <w:r>
        <w:rPr>
          <w:rFonts w:ascii="Times New Roman" w:hAnsi="Times New Roman"/>
          <w:b/>
          <w:color w:val="800080"/>
          <w:sz w:val="26"/>
          <w:szCs w:val="26"/>
        </w:rPr>
        <w:t>2</w:t>
      </w:r>
      <w:r w:rsidRPr="005156B1">
        <w:rPr>
          <w:rFonts w:ascii="Times New Roman" w:hAnsi="Times New Roman"/>
          <w:b/>
          <w:color w:val="800080"/>
          <w:sz w:val="26"/>
          <w:szCs w:val="26"/>
        </w:rPr>
        <w:t>. Doświadczenie</w:t>
      </w:r>
      <w:r>
        <w:rPr>
          <w:rFonts w:ascii="Times New Roman" w:hAnsi="Times New Roman"/>
          <w:b/>
          <w:color w:val="800080"/>
          <w:sz w:val="26"/>
          <w:szCs w:val="26"/>
        </w:rPr>
        <w:t xml:space="preserve"> zawodowe Wykonawcy / Projektanta</w:t>
      </w:r>
      <w:r w:rsidRPr="005156B1">
        <w:rPr>
          <w:rFonts w:ascii="Times New Roman" w:hAnsi="Times New Roman"/>
          <w:b/>
          <w:color w:val="800080"/>
          <w:sz w:val="26"/>
          <w:szCs w:val="26"/>
        </w:rPr>
        <w:t xml:space="preserve"> wyznaczon</w:t>
      </w:r>
      <w:r>
        <w:rPr>
          <w:rFonts w:ascii="Times New Roman" w:hAnsi="Times New Roman"/>
          <w:b/>
          <w:color w:val="800080"/>
          <w:sz w:val="26"/>
          <w:szCs w:val="26"/>
        </w:rPr>
        <w:t>ego</w:t>
      </w:r>
      <w:r w:rsidRPr="005156B1">
        <w:rPr>
          <w:rFonts w:ascii="Times New Roman" w:hAnsi="Times New Roman"/>
          <w:b/>
          <w:color w:val="800080"/>
          <w:sz w:val="26"/>
          <w:szCs w:val="26"/>
        </w:rPr>
        <w:t xml:space="preserve"> do realizacji zamówienia – </w:t>
      </w:r>
      <w:r>
        <w:rPr>
          <w:rFonts w:ascii="Times New Roman" w:hAnsi="Times New Roman"/>
          <w:b/>
          <w:color w:val="800080"/>
          <w:sz w:val="26"/>
          <w:szCs w:val="26"/>
        </w:rPr>
        <w:t>4</w:t>
      </w:r>
      <w:r w:rsidRPr="005156B1">
        <w:rPr>
          <w:rFonts w:ascii="Times New Roman" w:hAnsi="Times New Roman"/>
          <w:b/>
          <w:color w:val="800080"/>
          <w:sz w:val="26"/>
          <w:szCs w:val="26"/>
        </w:rPr>
        <w:t>0 %</w:t>
      </w:r>
    </w:p>
    <w:p w14:paraId="4562A9DD" w14:textId="77777777" w:rsidR="00D27D00" w:rsidRDefault="00D27D00" w:rsidP="003C09C1">
      <w:pPr>
        <w:pStyle w:val="Tekstpodstawowy"/>
        <w:spacing w:before="0" w:beforeAutospacing="0" w:after="0" w:afterAutospacing="0"/>
        <w:jc w:val="center"/>
        <w:rPr>
          <w:rFonts w:ascii="Times New Roman" w:hAnsi="Times New Roman"/>
          <w:b/>
          <w:sz w:val="26"/>
          <w:szCs w:val="26"/>
        </w:rPr>
      </w:pPr>
      <w:r w:rsidRPr="003A0906">
        <w:rPr>
          <w:rFonts w:ascii="Times New Roman" w:hAnsi="Times New Roman"/>
          <w:b/>
          <w:sz w:val="26"/>
          <w:szCs w:val="26"/>
        </w:rPr>
        <w:t xml:space="preserve">WYKAZ DOŚWIADCZENIA </w:t>
      </w:r>
      <w:r>
        <w:rPr>
          <w:rFonts w:ascii="Times New Roman" w:hAnsi="Times New Roman"/>
          <w:b/>
          <w:sz w:val="26"/>
          <w:szCs w:val="26"/>
        </w:rPr>
        <w:t>ZAWODOWEGO WYKONAWCY / PROJEKTANTA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8"/>
        <w:gridCol w:w="8128"/>
      </w:tblGrid>
      <w:tr w:rsidR="00D27D00" w14:paraId="79F25BEB" w14:textId="77777777" w:rsidTr="002846F6">
        <w:trPr>
          <w:trHeight w:val="1345"/>
        </w:trPr>
        <w:tc>
          <w:tcPr>
            <w:tcW w:w="7148" w:type="dxa"/>
          </w:tcPr>
          <w:p w14:paraId="751B5AA6" w14:textId="77777777" w:rsidR="00D27D00" w:rsidRPr="003C09C1" w:rsidRDefault="00D27D00" w:rsidP="004A3997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b/>
                <w:sz w:val="18"/>
                <w:szCs w:val="18"/>
              </w:rPr>
              <w:t xml:space="preserve">Projektant </w:t>
            </w:r>
            <w:r w:rsidRPr="003C09C1">
              <w:rPr>
                <w:rFonts w:ascii="Times New Roman" w:hAnsi="Times New Roman"/>
                <w:sz w:val="18"/>
                <w:szCs w:val="18"/>
              </w:rPr>
              <w:t>/specjalność drogowa</w:t>
            </w:r>
          </w:p>
          <w:p w14:paraId="35718A91" w14:textId="77777777" w:rsidR="00D27D00" w:rsidRPr="003C09C1" w:rsidRDefault="00D27D00" w:rsidP="000D16DD">
            <w:pPr>
              <w:pStyle w:val="Tekstpodstawowy"/>
              <w:spacing w:before="0" w:beforeAutospacing="0" w:after="0" w:afterAutospacing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...........................................................................................................................</w:t>
            </w:r>
          </w:p>
          <w:p w14:paraId="3C8C3419" w14:textId="77777777" w:rsidR="002846F6" w:rsidRDefault="00D27D00" w:rsidP="000D16DD">
            <w:pPr>
              <w:pStyle w:val="Tekstpodstawowy"/>
              <w:spacing w:before="0" w:beforeAutospacing="0" w:after="0" w:afterAutospacing="0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...........................................................................................................................</w:t>
            </w:r>
          </w:p>
          <w:p w14:paraId="55039667" w14:textId="6F3AC45E" w:rsidR="00D27D00" w:rsidRPr="002846F6" w:rsidRDefault="00D27D00" w:rsidP="002846F6">
            <w:pPr>
              <w:pStyle w:val="Tekstpodstawowy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i/>
                <w:sz w:val="18"/>
                <w:szCs w:val="18"/>
              </w:rPr>
              <w:t>imię i nazwisko, wykształcenie</w:t>
            </w:r>
          </w:p>
        </w:tc>
        <w:tc>
          <w:tcPr>
            <w:tcW w:w="8128" w:type="dxa"/>
          </w:tcPr>
          <w:p w14:paraId="05ADDC8A" w14:textId="448187EC" w:rsidR="00D27D00" w:rsidRPr="003C09C1" w:rsidRDefault="00D27D00" w:rsidP="00F235AF">
            <w:pPr>
              <w:pStyle w:val="Bezodstpw"/>
              <w:jc w:val="both"/>
              <w:rPr>
                <w:b/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 xml:space="preserve">W poniższej tabeli należy wykazać </w:t>
            </w:r>
            <w:r w:rsidRPr="003C09C1">
              <w:rPr>
                <w:b/>
                <w:sz w:val="18"/>
                <w:szCs w:val="18"/>
              </w:rPr>
              <w:t>zadania (</w:t>
            </w:r>
            <w:r w:rsidRPr="003C09C1">
              <w:rPr>
                <w:b/>
                <w:sz w:val="18"/>
                <w:szCs w:val="18"/>
                <w:u w:val="single"/>
              </w:rPr>
              <w:t xml:space="preserve">dodatkowe </w:t>
            </w:r>
            <w:r w:rsidR="00027E64" w:rsidRPr="003C09C1">
              <w:rPr>
                <w:b/>
                <w:sz w:val="18"/>
                <w:szCs w:val="18"/>
                <w:u w:val="single"/>
              </w:rPr>
              <w:t xml:space="preserve">inne niż </w:t>
            </w:r>
            <w:r w:rsidRPr="003C09C1">
              <w:rPr>
                <w:b/>
                <w:sz w:val="18"/>
                <w:szCs w:val="18"/>
                <w:u w:val="single"/>
              </w:rPr>
              <w:t xml:space="preserve">wymagane doświadczenie </w:t>
            </w:r>
            <w:r w:rsidR="00F73E21" w:rsidRPr="003C09C1">
              <w:rPr>
                <w:b/>
                <w:sz w:val="18"/>
                <w:szCs w:val="18"/>
                <w:u w:val="single"/>
              </w:rPr>
              <w:t xml:space="preserve">zawodowe </w:t>
            </w:r>
            <w:r w:rsidRPr="003C09C1">
              <w:rPr>
                <w:b/>
                <w:sz w:val="18"/>
                <w:szCs w:val="18"/>
                <w:u w:val="single"/>
              </w:rPr>
              <w:t xml:space="preserve">Wykonawcy /Projektanta, </w:t>
            </w:r>
            <w:r w:rsidRPr="003C09C1">
              <w:rPr>
                <w:sz w:val="18"/>
                <w:szCs w:val="18"/>
                <w:u w:val="single"/>
              </w:rPr>
              <w:t>określone w rozdz. VII ust. 2 pkt 4 lit. b) SWZ)</w:t>
            </w:r>
            <w:r w:rsidRPr="003C09C1">
              <w:rPr>
                <w:sz w:val="18"/>
                <w:szCs w:val="18"/>
              </w:rPr>
              <w:t xml:space="preserve">, polegające na </w:t>
            </w:r>
            <w:r w:rsidRPr="003C09C1">
              <w:rPr>
                <w:b/>
                <w:sz w:val="18"/>
                <w:szCs w:val="18"/>
              </w:rPr>
              <w:t xml:space="preserve">wykonaniu co najmniej </w:t>
            </w:r>
            <w:r w:rsidR="00332859">
              <w:rPr>
                <w:b/>
                <w:sz w:val="18"/>
                <w:szCs w:val="18"/>
              </w:rPr>
              <w:t>2</w:t>
            </w:r>
            <w:r w:rsidRPr="003C09C1">
              <w:rPr>
                <w:b/>
                <w:sz w:val="18"/>
                <w:szCs w:val="18"/>
              </w:rPr>
              <w:t xml:space="preserve"> projektów budowlanych i projektów wykonawczych przebudowy lub budowy dróg</w:t>
            </w:r>
            <w:r w:rsidRPr="003C09C1">
              <w:rPr>
                <w:b/>
                <w:bCs/>
                <w:kern w:val="1"/>
                <w:sz w:val="18"/>
                <w:szCs w:val="18"/>
              </w:rPr>
              <w:t xml:space="preserve"> kategorii gminnej</w:t>
            </w:r>
            <w:r w:rsidRPr="003C09C1">
              <w:rPr>
                <w:kern w:val="1"/>
                <w:sz w:val="18"/>
                <w:szCs w:val="18"/>
              </w:rPr>
              <w:t xml:space="preserve"> </w:t>
            </w:r>
            <w:r w:rsidRPr="003C09C1">
              <w:rPr>
                <w:b/>
                <w:kern w:val="1"/>
                <w:sz w:val="18"/>
                <w:szCs w:val="18"/>
              </w:rPr>
              <w:t>lub powiatowej</w:t>
            </w:r>
            <w:r w:rsidR="0048593E" w:rsidRPr="003C09C1">
              <w:rPr>
                <w:b/>
                <w:kern w:val="1"/>
                <w:sz w:val="18"/>
                <w:szCs w:val="18"/>
              </w:rPr>
              <w:t xml:space="preserve">, lub wojewódzkiej, lub </w:t>
            </w:r>
            <w:r w:rsidR="0048593E" w:rsidRPr="00F80228">
              <w:rPr>
                <w:b/>
                <w:kern w:val="1"/>
                <w:sz w:val="18"/>
                <w:szCs w:val="18"/>
              </w:rPr>
              <w:t>krajowej</w:t>
            </w:r>
            <w:r w:rsidR="00F80228" w:rsidRPr="00F80228">
              <w:rPr>
                <w:b/>
                <w:kern w:val="1"/>
                <w:sz w:val="18"/>
                <w:szCs w:val="18"/>
              </w:rPr>
              <w:t>,</w:t>
            </w:r>
            <w:r w:rsidRPr="00F80228">
              <w:rPr>
                <w:b/>
                <w:kern w:val="1"/>
                <w:sz w:val="18"/>
                <w:szCs w:val="18"/>
              </w:rPr>
              <w:t xml:space="preserve"> </w:t>
            </w:r>
            <w:r w:rsidRPr="00F80228">
              <w:rPr>
                <w:sz w:val="18"/>
                <w:szCs w:val="18"/>
              </w:rPr>
              <w:t>na które uzyskano dokument zezwalający na realizację robót budowlanych</w:t>
            </w:r>
            <w:r w:rsidR="00D74069" w:rsidRPr="00F80228">
              <w:rPr>
                <w:sz w:val="18"/>
                <w:szCs w:val="18"/>
              </w:rPr>
              <w:t>,</w:t>
            </w:r>
            <w:r w:rsidR="00F235AF" w:rsidRPr="00F80228">
              <w:rPr>
                <w:sz w:val="18"/>
                <w:szCs w:val="18"/>
              </w:rPr>
              <w:t xml:space="preserve"> </w:t>
            </w:r>
            <w:r w:rsidRPr="00F80228">
              <w:rPr>
                <w:sz w:val="18"/>
                <w:szCs w:val="18"/>
              </w:rPr>
              <w:t>i w których wymieniona osoba pełniła funkcję Projektanta</w:t>
            </w:r>
            <w:r w:rsidRPr="003C09C1">
              <w:rPr>
                <w:sz w:val="18"/>
                <w:szCs w:val="18"/>
              </w:rPr>
              <w:t xml:space="preserve"> </w:t>
            </w:r>
          </w:p>
        </w:tc>
      </w:tr>
    </w:tbl>
    <w:p w14:paraId="61BD32A4" w14:textId="77777777" w:rsidR="00D27D00" w:rsidRPr="001C48E5" w:rsidRDefault="00D27D00" w:rsidP="001C48E5">
      <w:pPr>
        <w:pStyle w:val="Bezodstpw"/>
      </w:pPr>
    </w:p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662"/>
        <w:gridCol w:w="6946"/>
        <w:gridCol w:w="1160"/>
      </w:tblGrid>
      <w:tr w:rsidR="005C5C79" w14:paraId="174C99C3" w14:textId="1A988A12" w:rsidTr="002846F6">
        <w:trPr>
          <w:trHeight w:val="639"/>
        </w:trPr>
        <w:tc>
          <w:tcPr>
            <w:tcW w:w="534" w:type="dxa"/>
          </w:tcPr>
          <w:p w14:paraId="324CA98D" w14:textId="77777777" w:rsidR="005C5C79" w:rsidRPr="003C09C1" w:rsidRDefault="005C5C79" w:rsidP="00EA21AF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3C09C1">
              <w:rPr>
                <w:rFonts w:ascii="Times New Roman" w:hAnsi="Times New Roman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6662" w:type="dxa"/>
          </w:tcPr>
          <w:p w14:paraId="4211563F" w14:textId="6AD1F083" w:rsidR="005C5C79" w:rsidRPr="003C09C1" w:rsidRDefault="005C5C79" w:rsidP="00C9781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09C1">
              <w:rPr>
                <w:rFonts w:ascii="Times New Roman" w:hAnsi="Times New Roman"/>
                <w:b/>
                <w:sz w:val="18"/>
                <w:szCs w:val="18"/>
              </w:rPr>
              <w:t xml:space="preserve">Nazwa zamówienia punktowanego </w:t>
            </w:r>
          </w:p>
        </w:tc>
        <w:tc>
          <w:tcPr>
            <w:tcW w:w="6946" w:type="dxa"/>
          </w:tcPr>
          <w:p w14:paraId="2E26886D" w14:textId="77777777" w:rsidR="005C5C79" w:rsidRPr="003C09C1" w:rsidRDefault="005C5C79" w:rsidP="006023B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b/>
                <w:sz w:val="18"/>
                <w:szCs w:val="18"/>
              </w:rPr>
              <w:t>Pełniona funkcja Projektanta i okres jej pełnienia   (od … do …)</w:t>
            </w:r>
            <w:r w:rsidRPr="003C09C1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1160" w:type="dxa"/>
          </w:tcPr>
          <w:p w14:paraId="68F5A622" w14:textId="52648840" w:rsidR="005C5C79" w:rsidRPr="003C09C1" w:rsidRDefault="005C5C79" w:rsidP="006023BE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Dotyczy części</w:t>
            </w:r>
          </w:p>
        </w:tc>
      </w:tr>
      <w:tr w:rsidR="005C5C79" w:rsidRPr="00B618F7" w14:paraId="6A441592" w14:textId="32F35F23" w:rsidTr="002846F6">
        <w:trPr>
          <w:trHeight w:val="459"/>
        </w:trPr>
        <w:tc>
          <w:tcPr>
            <w:tcW w:w="534" w:type="dxa"/>
          </w:tcPr>
          <w:p w14:paraId="70B39159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62" w:type="dxa"/>
          </w:tcPr>
          <w:p w14:paraId="49C1CE92" w14:textId="2B1EA556" w:rsidR="00332859" w:rsidRPr="00332859" w:rsidRDefault="005C5C79" w:rsidP="00332859">
            <w:pPr>
              <w:pStyle w:val="Bezodstpw"/>
              <w:rPr>
                <w:sz w:val="18"/>
                <w:szCs w:val="18"/>
              </w:rPr>
            </w:pPr>
            <w:r w:rsidRPr="00332859">
              <w:rPr>
                <w:sz w:val="18"/>
                <w:szCs w:val="18"/>
              </w:rPr>
              <w:t xml:space="preserve">Wykonanie </w:t>
            </w:r>
            <w:r w:rsidRPr="00332859">
              <w:rPr>
                <w:sz w:val="18"/>
                <w:szCs w:val="18"/>
                <w:lang w:eastAsia="pl-PL"/>
              </w:rPr>
              <w:t xml:space="preserve">projektów budowlanych i projektów wykonawczych przebudowy lub budowy dróg </w:t>
            </w:r>
            <w:r w:rsidRPr="00332859">
              <w:rPr>
                <w:bCs/>
                <w:kern w:val="1"/>
                <w:sz w:val="18"/>
                <w:szCs w:val="18"/>
              </w:rPr>
              <w:t>kategorii gminnej</w:t>
            </w:r>
            <w:r w:rsidRPr="00332859">
              <w:rPr>
                <w:kern w:val="1"/>
                <w:sz w:val="18"/>
                <w:szCs w:val="18"/>
              </w:rPr>
              <w:t xml:space="preserve"> lub powiatowej, lub wojewódzkiej, lub krajowej o </w:t>
            </w:r>
            <w:r w:rsidRPr="00332859">
              <w:rPr>
                <w:sz w:val="18"/>
                <w:szCs w:val="18"/>
              </w:rPr>
              <w:t>wartości co najmniej</w:t>
            </w:r>
            <w:r w:rsidR="00332859" w:rsidRPr="00332859">
              <w:rPr>
                <w:sz w:val="18"/>
                <w:szCs w:val="18"/>
              </w:rPr>
              <w:t xml:space="preserve">: </w:t>
            </w:r>
          </w:p>
          <w:p w14:paraId="4F150AD7" w14:textId="77777777" w:rsidR="00332859" w:rsidRPr="00332859" w:rsidRDefault="00332859" w:rsidP="00332859">
            <w:pPr>
              <w:pStyle w:val="Bezodstpw"/>
              <w:rPr>
                <w:b/>
                <w:bCs/>
                <w:sz w:val="18"/>
                <w:szCs w:val="18"/>
              </w:rPr>
            </w:pPr>
            <w:r w:rsidRPr="00332859">
              <w:rPr>
                <w:b/>
                <w:bCs/>
                <w:sz w:val="18"/>
                <w:szCs w:val="18"/>
              </w:rPr>
              <w:t>Część 1. 20 000,00 zł każde,</w:t>
            </w:r>
          </w:p>
          <w:p w14:paraId="754DC3E7" w14:textId="77777777" w:rsidR="00332859" w:rsidRPr="00332859" w:rsidRDefault="00332859" w:rsidP="00332859">
            <w:pPr>
              <w:pStyle w:val="Bezodstpw"/>
              <w:rPr>
                <w:b/>
                <w:bCs/>
                <w:sz w:val="18"/>
                <w:szCs w:val="18"/>
              </w:rPr>
            </w:pPr>
            <w:r w:rsidRPr="00332859">
              <w:rPr>
                <w:b/>
                <w:bCs/>
                <w:sz w:val="18"/>
                <w:szCs w:val="18"/>
              </w:rPr>
              <w:t>Część 2. 50 000,00 zł każde,</w:t>
            </w:r>
          </w:p>
          <w:p w14:paraId="38998875" w14:textId="77777777" w:rsidR="00332859" w:rsidRDefault="00332859" w:rsidP="00332859">
            <w:pPr>
              <w:pStyle w:val="Bezodstpw"/>
              <w:rPr>
                <w:b/>
                <w:bCs/>
                <w:sz w:val="18"/>
                <w:szCs w:val="18"/>
              </w:rPr>
            </w:pPr>
            <w:r w:rsidRPr="00332859">
              <w:rPr>
                <w:b/>
                <w:bCs/>
                <w:sz w:val="18"/>
                <w:szCs w:val="18"/>
              </w:rPr>
              <w:t xml:space="preserve">Część 3. 100 000,00 zł każde, </w:t>
            </w:r>
          </w:p>
          <w:p w14:paraId="33DBF66C" w14:textId="04EDE0B3" w:rsidR="005C5C79" w:rsidRPr="00332859" w:rsidRDefault="005C5C79" w:rsidP="00332859">
            <w:pPr>
              <w:pStyle w:val="Bezodstpw"/>
              <w:rPr>
                <w:b/>
                <w:bCs/>
                <w:sz w:val="18"/>
                <w:szCs w:val="18"/>
              </w:rPr>
            </w:pPr>
            <w:r w:rsidRPr="00332859">
              <w:rPr>
                <w:b/>
                <w:sz w:val="18"/>
                <w:szCs w:val="18"/>
                <w:lang w:eastAsia="pl-PL"/>
              </w:rPr>
              <w:t>na które uzyskano dokument</w:t>
            </w:r>
            <w:r w:rsidRPr="003C09C1">
              <w:rPr>
                <w:b/>
                <w:sz w:val="18"/>
                <w:szCs w:val="18"/>
                <w:lang w:eastAsia="pl-PL"/>
              </w:rPr>
              <w:t xml:space="preserve"> zezwalający na realizację robót budowlanych</w:t>
            </w:r>
            <w:r w:rsidRPr="003C09C1">
              <w:rPr>
                <w:sz w:val="18"/>
                <w:szCs w:val="18"/>
              </w:rPr>
              <w:t xml:space="preserve"> i w których wymieniona osoba pełniła funkcję Projektanta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</w:tcPr>
          <w:p w14:paraId="18896713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14:paraId="3D959410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5C79" w:rsidRPr="00B618F7" w14:paraId="2C789BCF" w14:textId="2E5DF531" w:rsidTr="002846F6">
        <w:trPr>
          <w:trHeight w:val="459"/>
        </w:trPr>
        <w:tc>
          <w:tcPr>
            <w:tcW w:w="534" w:type="dxa"/>
          </w:tcPr>
          <w:p w14:paraId="50FC81CB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62" w:type="dxa"/>
          </w:tcPr>
          <w:p w14:paraId="23CC6A2C" w14:textId="77777777" w:rsidR="005C5C79" w:rsidRPr="003C09C1" w:rsidRDefault="005C5C79" w:rsidP="008138CD">
            <w:pPr>
              <w:pStyle w:val="Bezodstpw"/>
              <w:rPr>
                <w:sz w:val="18"/>
                <w:szCs w:val="18"/>
              </w:rPr>
            </w:pPr>
          </w:p>
          <w:p w14:paraId="5E2C5598" w14:textId="77777777" w:rsidR="005C5C79" w:rsidRPr="003C09C1" w:rsidRDefault="005C5C79" w:rsidP="008138CD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Wartość ........................... PLN</w:t>
            </w:r>
          </w:p>
          <w:p w14:paraId="65DCA01A" w14:textId="77777777" w:rsidR="005C5C79" w:rsidRPr="003C09C1" w:rsidRDefault="005C5C79" w:rsidP="008138CD">
            <w:pPr>
              <w:pStyle w:val="Bezodstpw"/>
              <w:rPr>
                <w:b/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Czy uzyskano dokument zezwalający na realizację robót budowlanych:   TAK / NIE*)</w:t>
            </w:r>
          </w:p>
        </w:tc>
        <w:tc>
          <w:tcPr>
            <w:tcW w:w="6946" w:type="dxa"/>
          </w:tcPr>
          <w:p w14:paraId="5BF6F743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14:paraId="6594284C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5C79" w:rsidRPr="00B618F7" w14:paraId="7C3308A3" w14:textId="7FDAE118" w:rsidTr="002846F6">
        <w:trPr>
          <w:trHeight w:val="459"/>
        </w:trPr>
        <w:tc>
          <w:tcPr>
            <w:tcW w:w="534" w:type="dxa"/>
          </w:tcPr>
          <w:p w14:paraId="29FE1F34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62" w:type="dxa"/>
          </w:tcPr>
          <w:p w14:paraId="6D1A75F9" w14:textId="77777777" w:rsidR="005C5C79" w:rsidRPr="003C09C1" w:rsidRDefault="005C5C79" w:rsidP="008138CD">
            <w:pPr>
              <w:pStyle w:val="Bezodstpw"/>
              <w:rPr>
                <w:sz w:val="18"/>
                <w:szCs w:val="18"/>
              </w:rPr>
            </w:pPr>
          </w:p>
          <w:p w14:paraId="1953E9A6" w14:textId="77777777" w:rsidR="005C5C79" w:rsidRPr="003C09C1" w:rsidRDefault="005C5C79" w:rsidP="008138CD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Wartość ........................... PLN</w:t>
            </w:r>
          </w:p>
          <w:p w14:paraId="433757CD" w14:textId="77777777" w:rsidR="005C5C79" w:rsidRPr="003C09C1" w:rsidRDefault="005C5C79" w:rsidP="008138CD">
            <w:pPr>
              <w:pStyle w:val="Bezodstpw"/>
              <w:rPr>
                <w:b/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Czy uzyskano dokument zezwalający na realizację robót budowlanych:   TAK / NIE*)</w:t>
            </w:r>
          </w:p>
        </w:tc>
        <w:tc>
          <w:tcPr>
            <w:tcW w:w="6946" w:type="dxa"/>
          </w:tcPr>
          <w:p w14:paraId="3D302CCA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14:paraId="0AFA4EBB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5C79" w:rsidRPr="00B618F7" w14:paraId="09AADF2F" w14:textId="3FAB1CE6" w:rsidTr="002846F6">
        <w:trPr>
          <w:trHeight w:val="459"/>
        </w:trPr>
        <w:tc>
          <w:tcPr>
            <w:tcW w:w="534" w:type="dxa"/>
          </w:tcPr>
          <w:p w14:paraId="56C62F1F" w14:textId="0B54EE1C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662" w:type="dxa"/>
          </w:tcPr>
          <w:p w14:paraId="7AB0EAB3" w14:textId="77777777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</w:p>
          <w:p w14:paraId="4DC4A0AD" w14:textId="77777777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Wartość ........................... PLN</w:t>
            </w:r>
          </w:p>
          <w:p w14:paraId="0C0A922E" w14:textId="66B1CAF9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Czy uzyskano dokument zezwalający na realizację robót budowlanych:   TAK / NIE*)</w:t>
            </w:r>
          </w:p>
        </w:tc>
        <w:tc>
          <w:tcPr>
            <w:tcW w:w="6946" w:type="dxa"/>
          </w:tcPr>
          <w:p w14:paraId="0C96A0FE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14:paraId="2280698A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C5C79" w:rsidRPr="00B618F7" w14:paraId="14CFBD67" w14:textId="335D9FA3" w:rsidTr="002846F6">
        <w:trPr>
          <w:trHeight w:val="459"/>
        </w:trPr>
        <w:tc>
          <w:tcPr>
            <w:tcW w:w="534" w:type="dxa"/>
          </w:tcPr>
          <w:p w14:paraId="2031372D" w14:textId="00A1E04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  <w:r w:rsidRPr="003C09C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62" w:type="dxa"/>
          </w:tcPr>
          <w:p w14:paraId="59EB1AA5" w14:textId="77777777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</w:p>
          <w:p w14:paraId="2B6A04BC" w14:textId="77777777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Wartość ........................... PLN</w:t>
            </w:r>
          </w:p>
          <w:p w14:paraId="1B1E6B8D" w14:textId="1D445D24" w:rsidR="005C5C79" w:rsidRPr="003C09C1" w:rsidRDefault="005C5C79" w:rsidP="00474A50">
            <w:pPr>
              <w:pStyle w:val="Bezodstpw"/>
              <w:rPr>
                <w:sz w:val="18"/>
                <w:szCs w:val="18"/>
              </w:rPr>
            </w:pPr>
            <w:r w:rsidRPr="003C09C1">
              <w:rPr>
                <w:sz w:val="18"/>
                <w:szCs w:val="18"/>
              </w:rPr>
              <w:t>Czy uzyskano dokument zezwalający na realizację robót budowlanych:   TAK / NIE*)</w:t>
            </w:r>
          </w:p>
        </w:tc>
        <w:tc>
          <w:tcPr>
            <w:tcW w:w="6946" w:type="dxa"/>
          </w:tcPr>
          <w:p w14:paraId="7910CE85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</w:tcPr>
          <w:p w14:paraId="29C1F527" w14:textId="77777777" w:rsidR="005C5C79" w:rsidRPr="003C09C1" w:rsidRDefault="005C5C79" w:rsidP="00DD5612">
            <w:pPr>
              <w:pStyle w:val="Tekstpodstawowy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CDF4B74" w14:textId="77777777" w:rsidR="00D27D00" w:rsidRDefault="00D27D00" w:rsidP="00FF301C">
      <w:pPr>
        <w:pStyle w:val="Bezodstpw"/>
        <w:rPr>
          <w:b/>
          <w:sz w:val="22"/>
          <w:szCs w:val="22"/>
        </w:rPr>
      </w:pPr>
    </w:p>
    <w:p w14:paraId="6154037C" w14:textId="77777777" w:rsidR="003C09C1" w:rsidRPr="005C5C79" w:rsidRDefault="00D27D00" w:rsidP="003C09C1">
      <w:pPr>
        <w:pStyle w:val="Bezodstpw"/>
        <w:spacing w:line="276" w:lineRule="auto"/>
        <w:ind w:left="-142"/>
        <w:rPr>
          <w:b/>
          <w:sz w:val="16"/>
          <w:szCs w:val="16"/>
        </w:rPr>
      </w:pPr>
      <w:r w:rsidRPr="005C5C79">
        <w:rPr>
          <w:b/>
          <w:sz w:val="16"/>
          <w:szCs w:val="16"/>
        </w:rPr>
        <w:t xml:space="preserve">Zamawiający uzna za spełniające wymogi kryterium tylko zamówienia projektowe, które zostały wykonane </w:t>
      </w:r>
      <w:r w:rsidRPr="005C5C79">
        <w:rPr>
          <w:b/>
          <w:sz w:val="16"/>
          <w:szCs w:val="16"/>
          <w:u w:val="single"/>
        </w:rPr>
        <w:t xml:space="preserve">nie wcześniej niż 10 lat </w:t>
      </w:r>
      <w:r w:rsidR="00094F8D" w:rsidRPr="005C5C79">
        <w:rPr>
          <w:b/>
          <w:sz w:val="16"/>
          <w:szCs w:val="16"/>
          <w:u w:val="single"/>
        </w:rPr>
        <w:t>prze</w:t>
      </w:r>
      <w:r w:rsidRPr="005C5C79">
        <w:rPr>
          <w:b/>
          <w:sz w:val="16"/>
          <w:szCs w:val="16"/>
          <w:u w:val="single"/>
        </w:rPr>
        <w:t>d dni</w:t>
      </w:r>
      <w:r w:rsidR="00094F8D" w:rsidRPr="005C5C79">
        <w:rPr>
          <w:b/>
          <w:sz w:val="16"/>
          <w:szCs w:val="16"/>
          <w:u w:val="single"/>
        </w:rPr>
        <w:t>em</w:t>
      </w:r>
      <w:r w:rsidRPr="005C5C79">
        <w:rPr>
          <w:b/>
          <w:sz w:val="16"/>
          <w:szCs w:val="16"/>
          <w:u w:val="single"/>
        </w:rPr>
        <w:t xml:space="preserve"> składania ofert</w:t>
      </w:r>
      <w:r w:rsidRPr="005C5C79">
        <w:rPr>
          <w:b/>
          <w:sz w:val="16"/>
          <w:szCs w:val="16"/>
        </w:rPr>
        <w:t xml:space="preserve">. </w:t>
      </w:r>
    </w:p>
    <w:p w14:paraId="51DC4E80" w14:textId="469C8337" w:rsidR="003C09C1" w:rsidRPr="005C5C79" w:rsidRDefault="00EF5C30" w:rsidP="003C09C1">
      <w:pPr>
        <w:pStyle w:val="Bezodstpw"/>
        <w:spacing w:line="276" w:lineRule="auto"/>
        <w:ind w:left="-142"/>
        <w:rPr>
          <w:b/>
          <w:sz w:val="16"/>
          <w:szCs w:val="16"/>
        </w:rPr>
      </w:pPr>
      <w:r>
        <w:rPr>
          <w:sz w:val="16"/>
          <w:szCs w:val="16"/>
        </w:rPr>
        <w:t>- J</w:t>
      </w:r>
      <w:r w:rsidR="003C09C1" w:rsidRPr="005C5C79">
        <w:rPr>
          <w:sz w:val="16"/>
          <w:szCs w:val="16"/>
        </w:rPr>
        <w:t xml:space="preserve">eżeli Wykonawca nie wykaże dodatkowego doświadczenia zawodowego osoby wyznaczonej do pełnienia funkcji Projektanta, innego niż wymagane przez Zamawiającego jako warunek udziału w postępowaniu, określony w </w:t>
      </w:r>
      <w:r w:rsidR="00605A6B" w:rsidRPr="005C5C79">
        <w:rPr>
          <w:sz w:val="16"/>
          <w:szCs w:val="16"/>
        </w:rPr>
        <w:t>rozdz.</w:t>
      </w:r>
      <w:r>
        <w:rPr>
          <w:sz w:val="16"/>
          <w:szCs w:val="16"/>
        </w:rPr>
        <w:t xml:space="preserve"> </w:t>
      </w:r>
      <w:r w:rsidR="00605A6B" w:rsidRPr="005C5C79">
        <w:rPr>
          <w:sz w:val="16"/>
          <w:szCs w:val="16"/>
        </w:rPr>
        <w:t>XVIII ust. 1 pkt. 2) SWZ</w:t>
      </w:r>
      <w:r w:rsidR="003C09C1" w:rsidRPr="005C5C79">
        <w:rPr>
          <w:sz w:val="16"/>
          <w:szCs w:val="16"/>
        </w:rPr>
        <w:t xml:space="preserve"> - Wykonawca otrzyma</w:t>
      </w:r>
      <w:r w:rsidR="003C09C1" w:rsidRPr="005C5C79">
        <w:rPr>
          <w:b/>
          <w:sz w:val="16"/>
          <w:szCs w:val="16"/>
        </w:rPr>
        <w:t xml:space="preserve"> 0 punktów,</w:t>
      </w:r>
    </w:p>
    <w:p w14:paraId="6329FABF" w14:textId="366BCD9D" w:rsidR="002846F6" w:rsidRDefault="003C09C1" w:rsidP="002846F6">
      <w:pPr>
        <w:pStyle w:val="Bezodstpw"/>
        <w:spacing w:line="276" w:lineRule="auto"/>
        <w:ind w:left="-142"/>
        <w:rPr>
          <w:rStyle w:val="StrongEmphasis"/>
          <w:bCs/>
          <w:sz w:val="16"/>
          <w:szCs w:val="16"/>
        </w:rPr>
      </w:pPr>
      <w:r w:rsidRPr="00EF5C30">
        <w:rPr>
          <w:bCs/>
          <w:sz w:val="16"/>
          <w:szCs w:val="16"/>
        </w:rPr>
        <w:t xml:space="preserve">- </w:t>
      </w:r>
      <w:r w:rsidR="00EF5C30" w:rsidRPr="00EF5C30">
        <w:rPr>
          <w:bCs/>
          <w:sz w:val="16"/>
          <w:szCs w:val="16"/>
        </w:rPr>
        <w:t>Z</w:t>
      </w:r>
      <w:r w:rsidRPr="005C5C79">
        <w:rPr>
          <w:sz w:val="16"/>
          <w:szCs w:val="16"/>
        </w:rPr>
        <w:t>a wykazanie</w:t>
      </w:r>
      <w:r w:rsidRPr="005C5C79">
        <w:rPr>
          <w:b/>
          <w:sz w:val="16"/>
          <w:szCs w:val="16"/>
        </w:rPr>
        <w:t xml:space="preserve"> każdego</w:t>
      </w:r>
      <w:r w:rsidRPr="005C5C79">
        <w:rPr>
          <w:sz w:val="16"/>
          <w:szCs w:val="16"/>
        </w:rPr>
        <w:t xml:space="preserve"> dodatkowego zadania projektowego (projekt budowlany i wykonawczy), innego niż wymagane przez Zamawiającego jako warunek udziału w postępowaniu, dotyczącego </w:t>
      </w:r>
      <w:r w:rsidRPr="005C5C79">
        <w:rPr>
          <w:b/>
          <w:sz w:val="16"/>
          <w:szCs w:val="16"/>
        </w:rPr>
        <w:t>przebudowy lub budowy drogi</w:t>
      </w:r>
      <w:r w:rsidRPr="005C5C79">
        <w:rPr>
          <w:b/>
          <w:bCs/>
          <w:kern w:val="1"/>
          <w:sz w:val="16"/>
          <w:szCs w:val="16"/>
        </w:rPr>
        <w:t xml:space="preserve"> kategorii gminnej lub powiatowej, lub wojewódzkiej, lub krajowej</w:t>
      </w:r>
      <w:r w:rsidRPr="005C5C79">
        <w:rPr>
          <w:b/>
          <w:bCs/>
          <w:color w:val="3333CC"/>
          <w:kern w:val="1"/>
          <w:sz w:val="16"/>
          <w:szCs w:val="16"/>
        </w:rPr>
        <w:t xml:space="preserve"> </w:t>
      </w:r>
      <w:r w:rsidRPr="005C5C79">
        <w:rPr>
          <w:b/>
          <w:kern w:val="1"/>
          <w:sz w:val="16"/>
          <w:szCs w:val="16"/>
        </w:rPr>
        <w:t xml:space="preserve">o </w:t>
      </w:r>
      <w:r w:rsidRPr="005C5C79">
        <w:rPr>
          <w:b/>
          <w:sz w:val="16"/>
          <w:szCs w:val="16"/>
        </w:rPr>
        <w:t xml:space="preserve">wartości </w:t>
      </w:r>
      <w:r w:rsidR="00EF5C30">
        <w:rPr>
          <w:b/>
          <w:sz w:val="16"/>
          <w:szCs w:val="16"/>
        </w:rPr>
        <w:t>określonej dla każdej części</w:t>
      </w:r>
      <w:r w:rsidRPr="005C5C79">
        <w:rPr>
          <w:sz w:val="16"/>
          <w:szCs w:val="16"/>
        </w:rPr>
        <w:t xml:space="preserve">, na które uzyskano dokument zezwalający na realizację robót budowlanych, w której osoba wyznaczona pełniła funkcję Projektanta - Wykonawca otrzyma </w:t>
      </w:r>
      <w:r w:rsidRPr="005C5C79">
        <w:rPr>
          <w:b/>
          <w:sz w:val="16"/>
          <w:szCs w:val="16"/>
        </w:rPr>
        <w:t>5 punktów</w:t>
      </w:r>
      <w:r w:rsidRPr="005C5C79">
        <w:rPr>
          <w:sz w:val="16"/>
          <w:szCs w:val="16"/>
        </w:rPr>
        <w:t>, za każde dodatkowe zadanie projektowe.</w:t>
      </w:r>
      <w:r w:rsidR="00EF5C30">
        <w:rPr>
          <w:sz w:val="16"/>
          <w:szCs w:val="16"/>
        </w:rPr>
        <w:t xml:space="preserve"> </w:t>
      </w:r>
      <w:r w:rsidRPr="005C5C79">
        <w:rPr>
          <w:rStyle w:val="StrongEmphasis"/>
          <w:bCs/>
          <w:sz w:val="16"/>
          <w:szCs w:val="16"/>
        </w:rPr>
        <w:t>Za dodatkowe doświadczenie zawodowe Projektanta Wykonawca może uzyskać maks. 40 punktów.</w:t>
      </w:r>
    </w:p>
    <w:p w14:paraId="46A75735" w14:textId="2A358B33" w:rsidR="002846F6" w:rsidRPr="002846F6" w:rsidRDefault="002846F6" w:rsidP="002846F6">
      <w:pPr>
        <w:pStyle w:val="Bezodstpw"/>
        <w:spacing w:line="276" w:lineRule="auto"/>
        <w:ind w:left="-142"/>
        <w:rPr>
          <w:b/>
          <w:bCs/>
          <w:sz w:val="16"/>
          <w:szCs w:val="16"/>
        </w:rPr>
      </w:pPr>
      <w:r w:rsidRPr="002846F6">
        <w:rPr>
          <w:i/>
          <w:iCs/>
          <w:sz w:val="16"/>
          <w:szCs w:val="16"/>
        </w:rPr>
        <w:t>Zamawiający dopuszcza wykazanie tego samego doświadczenia dla każdej części zamówienia, na którą Wykonawca składa ofertę.</w:t>
      </w:r>
    </w:p>
    <w:p w14:paraId="23DF4002" w14:textId="77777777" w:rsidR="002846F6" w:rsidRPr="002846F6" w:rsidRDefault="002846F6" w:rsidP="002846F6">
      <w:pPr>
        <w:pStyle w:val="Bezodstpw"/>
        <w:spacing w:line="276" w:lineRule="auto"/>
        <w:ind w:left="-142"/>
        <w:rPr>
          <w:b/>
          <w:sz w:val="16"/>
          <w:szCs w:val="16"/>
        </w:rPr>
      </w:pPr>
    </w:p>
    <w:p w14:paraId="69F48376" w14:textId="058DAB46" w:rsidR="00766617" w:rsidRPr="00771C3F" w:rsidRDefault="00766617" w:rsidP="00771C3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kwalifikowany podpis elektroniczny lub podpis zaufany lub podpis osobisty </w:t>
      </w:r>
    </w:p>
    <w:sectPr w:rsidR="00766617" w:rsidRPr="00771C3F" w:rsidSect="002846F6">
      <w:footerReference w:type="even" r:id="rId7"/>
      <w:footerReference w:type="default" r:id="rId8"/>
      <w:headerReference w:type="first" r:id="rId9"/>
      <w:pgSz w:w="16838" w:h="11906" w:orient="landscape"/>
      <w:pgMar w:top="0" w:right="1072" w:bottom="284" w:left="1134" w:header="51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6030F" w14:textId="77777777" w:rsidR="002E4163" w:rsidRDefault="002E4163" w:rsidP="00057B45">
      <w:pPr>
        <w:spacing w:before="0" w:after="0"/>
      </w:pPr>
      <w:r>
        <w:separator/>
      </w:r>
    </w:p>
  </w:endnote>
  <w:endnote w:type="continuationSeparator" w:id="0">
    <w:p w14:paraId="4565141A" w14:textId="77777777" w:rsidR="002E4163" w:rsidRDefault="002E4163" w:rsidP="00057B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43FDD" w14:textId="0E87E15C" w:rsidR="00D27D00" w:rsidRDefault="00D27D00" w:rsidP="00F842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46F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729FC8" w14:textId="77777777" w:rsidR="00D27D00" w:rsidRDefault="00D27D00" w:rsidP="006F22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AB0E" w14:textId="77777777" w:rsidR="00D27D00" w:rsidRDefault="00D27D00" w:rsidP="00F842D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79C2F00" w14:textId="77777777" w:rsidR="00D27D00" w:rsidRDefault="00D27D00" w:rsidP="009826EC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A732C" w14:textId="77777777" w:rsidR="002E4163" w:rsidRDefault="002E4163" w:rsidP="00057B45">
      <w:pPr>
        <w:spacing w:before="0" w:after="0"/>
      </w:pPr>
      <w:r>
        <w:separator/>
      </w:r>
    </w:p>
  </w:footnote>
  <w:footnote w:type="continuationSeparator" w:id="0">
    <w:p w14:paraId="211C236E" w14:textId="77777777" w:rsidR="002E4163" w:rsidRDefault="002E4163" w:rsidP="00057B45">
      <w:pPr>
        <w:spacing w:before="0" w:after="0"/>
      </w:pPr>
      <w:r>
        <w:continuationSeparator/>
      </w:r>
    </w:p>
  </w:footnote>
  <w:footnote w:id="1">
    <w:p w14:paraId="23B6D87C" w14:textId="745759E8" w:rsidR="005C5C79" w:rsidRPr="007A270F" w:rsidRDefault="005C5C79" w:rsidP="006023BE">
      <w:pPr>
        <w:pStyle w:val="Tekstprzypisudolnego"/>
        <w:rPr>
          <w:sz w:val="16"/>
          <w:szCs w:val="16"/>
          <w:lang w:val="pl-PL"/>
        </w:rPr>
      </w:pPr>
      <w:r w:rsidRPr="007A270F">
        <w:rPr>
          <w:rStyle w:val="Odwoanieprzypisudolnego"/>
          <w:sz w:val="16"/>
          <w:szCs w:val="16"/>
        </w:rPr>
        <w:footnoteRef/>
      </w:r>
      <w:r w:rsidRPr="007A270F">
        <w:rPr>
          <w:sz w:val="16"/>
          <w:szCs w:val="16"/>
          <w:lang w:val="pl-PL"/>
        </w:rPr>
        <w:t xml:space="preserve"> </w:t>
      </w:r>
      <w:r w:rsidRPr="007A270F">
        <w:rPr>
          <w:i/>
          <w:sz w:val="16"/>
          <w:szCs w:val="16"/>
          <w:lang w:val="pl-PL"/>
        </w:rPr>
        <w:t>Należy podać miesiąc i rok (np. 05.2017 do 07.2020)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F668" w14:textId="2BE8A4E4" w:rsidR="00D27D00" w:rsidRPr="00BC23FE" w:rsidRDefault="00D27D00" w:rsidP="00BC23FE">
    <w:pPr>
      <w:pStyle w:val="Nagwek"/>
      <w:jc w:val="center"/>
      <w:rPr>
        <w:szCs w:val="21"/>
      </w:rPr>
    </w:pPr>
    <w:r>
      <w:rPr>
        <w:szCs w:val="21"/>
      </w:rPr>
      <w:t>ZP.271.</w:t>
    </w:r>
    <w:r w:rsidR="00CC00CE">
      <w:rPr>
        <w:szCs w:val="21"/>
      </w:rPr>
      <w:t>2</w:t>
    </w:r>
    <w:r w:rsidR="00DD7BA0">
      <w:rPr>
        <w:szCs w:val="21"/>
      </w:rPr>
      <w:t>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64C5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CF87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F00BE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80009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0845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E8E1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02F6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0DB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2097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A28D3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7017106">
    <w:abstractNumId w:val="8"/>
  </w:num>
  <w:num w:numId="2" w16cid:durableId="839738508">
    <w:abstractNumId w:val="3"/>
  </w:num>
  <w:num w:numId="3" w16cid:durableId="1107039767">
    <w:abstractNumId w:val="2"/>
  </w:num>
  <w:num w:numId="4" w16cid:durableId="1169518886">
    <w:abstractNumId w:val="1"/>
  </w:num>
  <w:num w:numId="5" w16cid:durableId="608003361">
    <w:abstractNumId w:val="0"/>
  </w:num>
  <w:num w:numId="6" w16cid:durableId="479926460">
    <w:abstractNumId w:val="9"/>
  </w:num>
  <w:num w:numId="7" w16cid:durableId="616260847">
    <w:abstractNumId w:val="7"/>
  </w:num>
  <w:num w:numId="8" w16cid:durableId="1743871097">
    <w:abstractNumId w:val="6"/>
  </w:num>
  <w:num w:numId="9" w16cid:durableId="2114471037">
    <w:abstractNumId w:val="5"/>
  </w:num>
  <w:num w:numId="10" w16cid:durableId="7753649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NotTrackMove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7A2A"/>
    <w:rsid w:val="000024D2"/>
    <w:rsid w:val="000070FC"/>
    <w:rsid w:val="00014B8D"/>
    <w:rsid w:val="000169E0"/>
    <w:rsid w:val="00017398"/>
    <w:rsid w:val="00027E64"/>
    <w:rsid w:val="00034E44"/>
    <w:rsid w:val="000548C0"/>
    <w:rsid w:val="00057B45"/>
    <w:rsid w:val="00066D08"/>
    <w:rsid w:val="00094F8D"/>
    <w:rsid w:val="000B666A"/>
    <w:rsid w:val="000B7F88"/>
    <w:rsid w:val="000D16DD"/>
    <w:rsid w:val="000D2FD9"/>
    <w:rsid w:val="000E6644"/>
    <w:rsid w:val="000F47CA"/>
    <w:rsid w:val="000F7995"/>
    <w:rsid w:val="00107D8F"/>
    <w:rsid w:val="00110086"/>
    <w:rsid w:val="00115032"/>
    <w:rsid w:val="00124264"/>
    <w:rsid w:val="00141D0B"/>
    <w:rsid w:val="00141D58"/>
    <w:rsid w:val="00141E78"/>
    <w:rsid w:val="00145CBF"/>
    <w:rsid w:val="00166F61"/>
    <w:rsid w:val="00172E53"/>
    <w:rsid w:val="001830C3"/>
    <w:rsid w:val="001843CA"/>
    <w:rsid w:val="00184471"/>
    <w:rsid w:val="001B31AF"/>
    <w:rsid w:val="001B68D7"/>
    <w:rsid w:val="001C48E5"/>
    <w:rsid w:val="00200084"/>
    <w:rsid w:val="00212334"/>
    <w:rsid w:val="00216CC2"/>
    <w:rsid w:val="00217247"/>
    <w:rsid w:val="00220BDD"/>
    <w:rsid w:val="00222743"/>
    <w:rsid w:val="00225337"/>
    <w:rsid w:val="002304CE"/>
    <w:rsid w:val="00230D66"/>
    <w:rsid w:val="002418FB"/>
    <w:rsid w:val="00243279"/>
    <w:rsid w:val="00252A08"/>
    <w:rsid w:val="002554AC"/>
    <w:rsid w:val="00262E77"/>
    <w:rsid w:val="00277B20"/>
    <w:rsid w:val="002846F6"/>
    <w:rsid w:val="0029143E"/>
    <w:rsid w:val="002B1BD8"/>
    <w:rsid w:val="002B6AAF"/>
    <w:rsid w:val="002C11D1"/>
    <w:rsid w:val="002C4C5A"/>
    <w:rsid w:val="002E02B8"/>
    <w:rsid w:val="002E1134"/>
    <w:rsid w:val="002E4163"/>
    <w:rsid w:val="002F1F23"/>
    <w:rsid w:val="003015EF"/>
    <w:rsid w:val="00330D72"/>
    <w:rsid w:val="00332859"/>
    <w:rsid w:val="00344DA5"/>
    <w:rsid w:val="00364016"/>
    <w:rsid w:val="003746AE"/>
    <w:rsid w:val="003771C0"/>
    <w:rsid w:val="00381245"/>
    <w:rsid w:val="00386B74"/>
    <w:rsid w:val="003A0906"/>
    <w:rsid w:val="003A0B0C"/>
    <w:rsid w:val="003C09C1"/>
    <w:rsid w:val="003D0176"/>
    <w:rsid w:val="003D06C9"/>
    <w:rsid w:val="003E05EF"/>
    <w:rsid w:val="003E1E2D"/>
    <w:rsid w:val="003E5E0F"/>
    <w:rsid w:val="003F2497"/>
    <w:rsid w:val="003F3DCE"/>
    <w:rsid w:val="004054D7"/>
    <w:rsid w:val="00412760"/>
    <w:rsid w:val="00416B6F"/>
    <w:rsid w:val="00423E63"/>
    <w:rsid w:val="0044458E"/>
    <w:rsid w:val="00465D18"/>
    <w:rsid w:val="00467FAE"/>
    <w:rsid w:val="00474A50"/>
    <w:rsid w:val="00475344"/>
    <w:rsid w:val="0047541D"/>
    <w:rsid w:val="00476E71"/>
    <w:rsid w:val="0048515F"/>
    <w:rsid w:val="0048593E"/>
    <w:rsid w:val="004912FB"/>
    <w:rsid w:val="00491E90"/>
    <w:rsid w:val="004920DA"/>
    <w:rsid w:val="004A0862"/>
    <w:rsid w:val="004A3997"/>
    <w:rsid w:val="004A4AD4"/>
    <w:rsid w:val="004B0ED6"/>
    <w:rsid w:val="004B4BED"/>
    <w:rsid w:val="004C0A7A"/>
    <w:rsid w:val="004E3747"/>
    <w:rsid w:val="004E5672"/>
    <w:rsid w:val="00502CA3"/>
    <w:rsid w:val="00511C69"/>
    <w:rsid w:val="005156B1"/>
    <w:rsid w:val="00517757"/>
    <w:rsid w:val="005373BC"/>
    <w:rsid w:val="00540354"/>
    <w:rsid w:val="00554D7D"/>
    <w:rsid w:val="0055671E"/>
    <w:rsid w:val="005713FD"/>
    <w:rsid w:val="00577A2A"/>
    <w:rsid w:val="005814DA"/>
    <w:rsid w:val="00586015"/>
    <w:rsid w:val="005A3994"/>
    <w:rsid w:val="005A4EBE"/>
    <w:rsid w:val="005B7088"/>
    <w:rsid w:val="005C446E"/>
    <w:rsid w:val="005C474B"/>
    <w:rsid w:val="005C5C79"/>
    <w:rsid w:val="005D6497"/>
    <w:rsid w:val="005E54BC"/>
    <w:rsid w:val="005F2E6E"/>
    <w:rsid w:val="005F4AB9"/>
    <w:rsid w:val="005F5057"/>
    <w:rsid w:val="00600322"/>
    <w:rsid w:val="006023BE"/>
    <w:rsid w:val="00605A6B"/>
    <w:rsid w:val="006155BC"/>
    <w:rsid w:val="00623D6B"/>
    <w:rsid w:val="006349F1"/>
    <w:rsid w:val="0065310C"/>
    <w:rsid w:val="006749F6"/>
    <w:rsid w:val="006848CC"/>
    <w:rsid w:val="00685370"/>
    <w:rsid w:val="00687B5A"/>
    <w:rsid w:val="006A5484"/>
    <w:rsid w:val="006B2899"/>
    <w:rsid w:val="006B4DFB"/>
    <w:rsid w:val="006C1F2A"/>
    <w:rsid w:val="006C3CA5"/>
    <w:rsid w:val="006C7709"/>
    <w:rsid w:val="006D54E9"/>
    <w:rsid w:val="006E1B87"/>
    <w:rsid w:val="006F22E7"/>
    <w:rsid w:val="006F40FE"/>
    <w:rsid w:val="007021B8"/>
    <w:rsid w:val="007065E1"/>
    <w:rsid w:val="00707099"/>
    <w:rsid w:val="0071044D"/>
    <w:rsid w:val="00712BC1"/>
    <w:rsid w:val="00746981"/>
    <w:rsid w:val="00751910"/>
    <w:rsid w:val="00752462"/>
    <w:rsid w:val="00753E90"/>
    <w:rsid w:val="0075481C"/>
    <w:rsid w:val="007555DE"/>
    <w:rsid w:val="00756342"/>
    <w:rsid w:val="0076084B"/>
    <w:rsid w:val="00766617"/>
    <w:rsid w:val="00771C3F"/>
    <w:rsid w:val="00781B2A"/>
    <w:rsid w:val="007833A8"/>
    <w:rsid w:val="007902B9"/>
    <w:rsid w:val="007910B3"/>
    <w:rsid w:val="007A270F"/>
    <w:rsid w:val="007A35D4"/>
    <w:rsid w:val="007A500A"/>
    <w:rsid w:val="007A752A"/>
    <w:rsid w:val="007B2716"/>
    <w:rsid w:val="007C4103"/>
    <w:rsid w:val="007C4BD6"/>
    <w:rsid w:val="00801500"/>
    <w:rsid w:val="0080199D"/>
    <w:rsid w:val="008048AB"/>
    <w:rsid w:val="008138CD"/>
    <w:rsid w:val="008212DE"/>
    <w:rsid w:val="00826248"/>
    <w:rsid w:val="00830487"/>
    <w:rsid w:val="00852345"/>
    <w:rsid w:val="008547D7"/>
    <w:rsid w:val="00857BCB"/>
    <w:rsid w:val="00865809"/>
    <w:rsid w:val="00872465"/>
    <w:rsid w:val="00872A0C"/>
    <w:rsid w:val="00895517"/>
    <w:rsid w:val="00895842"/>
    <w:rsid w:val="008B5FC1"/>
    <w:rsid w:val="008E4E4C"/>
    <w:rsid w:val="008E617B"/>
    <w:rsid w:val="008F0C47"/>
    <w:rsid w:val="0090567B"/>
    <w:rsid w:val="00905C13"/>
    <w:rsid w:val="009100F7"/>
    <w:rsid w:val="00911EAA"/>
    <w:rsid w:val="00917A7D"/>
    <w:rsid w:val="00921F6D"/>
    <w:rsid w:val="00924AF0"/>
    <w:rsid w:val="00936448"/>
    <w:rsid w:val="0095677A"/>
    <w:rsid w:val="009640A9"/>
    <w:rsid w:val="00964974"/>
    <w:rsid w:val="00971135"/>
    <w:rsid w:val="009826EC"/>
    <w:rsid w:val="009868B9"/>
    <w:rsid w:val="00991004"/>
    <w:rsid w:val="009B1D2B"/>
    <w:rsid w:val="009B2C0B"/>
    <w:rsid w:val="009B30EE"/>
    <w:rsid w:val="009C6AAF"/>
    <w:rsid w:val="009C75FF"/>
    <w:rsid w:val="009F46C9"/>
    <w:rsid w:val="00A0732B"/>
    <w:rsid w:val="00A1242C"/>
    <w:rsid w:val="00A13BDF"/>
    <w:rsid w:val="00A25DF8"/>
    <w:rsid w:val="00A31EAB"/>
    <w:rsid w:val="00A375C0"/>
    <w:rsid w:val="00A410E4"/>
    <w:rsid w:val="00A54C23"/>
    <w:rsid w:val="00A57BB2"/>
    <w:rsid w:val="00A62E9A"/>
    <w:rsid w:val="00A77BE1"/>
    <w:rsid w:val="00A77C88"/>
    <w:rsid w:val="00A92A6A"/>
    <w:rsid w:val="00A96EB7"/>
    <w:rsid w:val="00AA29DF"/>
    <w:rsid w:val="00AA68BD"/>
    <w:rsid w:val="00AA6D84"/>
    <w:rsid w:val="00AB0175"/>
    <w:rsid w:val="00AB0EF4"/>
    <w:rsid w:val="00AC2148"/>
    <w:rsid w:val="00AD19AD"/>
    <w:rsid w:val="00AE599A"/>
    <w:rsid w:val="00B024F4"/>
    <w:rsid w:val="00B03BFF"/>
    <w:rsid w:val="00B060DA"/>
    <w:rsid w:val="00B07C00"/>
    <w:rsid w:val="00B24E65"/>
    <w:rsid w:val="00B37574"/>
    <w:rsid w:val="00B460A0"/>
    <w:rsid w:val="00B50B44"/>
    <w:rsid w:val="00B5776A"/>
    <w:rsid w:val="00B618F7"/>
    <w:rsid w:val="00B64466"/>
    <w:rsid w:val="00B75460"/>
    <w:rsid w:val="00B85FBC"/>
    <w:rsid w:val="00B93536"/>
    <w:rsid w:val="00BB7A85"/>
    <w:rsid w:val="00BB7C27"/>
    <w:rsid w:val="00BC0878"/>
    <w:rsid w:val="00BC23FE"/>
    <w:rsid w:val="00BC45BE"/>
    <w:rsid w:val="00BC75D2"/>
    <w:rsid w:val="00BD5DAB"/>
    <w:rsid w:val="00C00A73"/>
    <w:rsid w:val="00C04523"/>
    <w:rsid w:val="00C1222C"/>
    <w:rsid w:val="00C13179"/>
    <w:rsid w:val="00C1530E"/>
    <w:rsid w:val="00C3294F"/>
    <w:rsid w:val="00C363D4"/>
    <w:rsid w:val="00C41835"/>
    <w:rsid w:val="00C50E57"/>
    <w:rsid w:val="00C50F56"/>
    <w:rsid w:val="00C549F4"/>
    <w:rsid w:val="00C61BDD"/>
    <w:rsid w:val="00C71C50"/>
    <w:rsid w:val="00C800FC"/>
    <w:rsid w:val="00C86DA6"/>
    <w:rsid w:val="00C9089E"/>
    <w:rsid w:val="00C95ABD"/>
    <w:rsid w:val="00C9781C"/>
    <w:rsid w:val="00CA1928"/>
    <w:rsid w:val="00CA1F09"/>
    <w:rsid w:val="00CA31EC"/>
    <w:rsid w:val="00CA3E70"/>
    <w:rsid w:val="00CC00CE"/>
    <w:rsid w:val="00CD3F12"/>
    <w:rsid w:val="00CF1D44"/>
    <w:rsid w:val="00CF775A"/>
    <w:rsid w:val="00D02962"/>
    <w:rsid w:val="00D039EC"/>
    <w:rsid w:val="00D12D23"/>
    <w:rsid w:val="00D1736F"/>
    <w:rsid w:val="00D2757F"/>
    <w:rsid w:val="00D27D00"/>
    <w:rsid w:val="00D66E3D"/>
    <w:rsid w:val="00D74069"/>
    <w:rsid w:val="00D85531"/>
    <w:rsid w:val="00D86A1E"/>
    <w:rsid w:val="00D91419"/>
    <w:rsid w:val="00D940F1"/>
    <w:rsid w:val="00DA4C35"/>
    <w:rsid w:val="00DC0486"/>
    <w:rsid w:val="00DC1C6F"/>
    <w:rsid w:val="00DC5C2A"/>
    <w:rsid w:val="00DD1ACD"/>
    <w:rsid w:val="00DD5612"/>
    <w:rsid w:val="00DD7936"/>
    <w:rsid w:val="00DD7BA0"/>
    <w:rsid w:val="00DD7CD6"/>
    <w:rsid w:val="00DE610D"/>
    <w:rsid w:val="00DF30C7"/>
    <w:rsid w:val="00DF68E7"/>
    <w:rsid w:val="00E149FE"/>
    <w:rsid w:val="00E239F3"/>
    <w:rsid w:val="00E32097"/>
    <w:rsid w:val="00E327AB"/>
    <w:rsid w:val="00E44335"/>
    <w:rsid w:val="00E566E2"/>
    <w:rsid w:val="00E666DC"/>
    <w:rsid w:val="00E70FA8"/>
    <w:rsid w:val="00E71BFE"/>
    <w:rsid w:val="00E74763"/>
    <w:rsid w:val="00E82948"/>
    <w:rsid w:val="00E85755"/>
    <w:rsid w:val="00E91DBE"/>
    <w:rsid w:val="00EA11AE"/>
    <w:rsid w:val="00EA21AF"/>
    <w:rsid w:val="00EB5A75"/>
    <w:rsid w:val="00EB6FA8"/>
    <w:rsid w:val="00EC02F5"/>
    <w:rsid w:val="00EC4F24"/>
    <w:rsid w:val="00EF5C30"/>
    <w:rsid w:val="00F10430"/>
    <w:rsid w:val="00F11CFE"/>
    <w:rsid w:val="00F235AF"/>
    <w:rsid w:val="00F46899"/>
    <w:rsid w:val="00F53D1F"/>
    <w:rsid w:val="00F720E9"/>
    <w:rsid w:val="00F73326"/>
    <w:rsid w:val="00F73DFB"/>
    <w:rsid w:val="00F73E21"/>
    <w:rsid w:val="00F76238"/>
    <w:rsid w:val="00F77186"/>
    <w:rsid w:val="00F80228"/>
    <w:rsid w:val="00F842D6"/>
    <w:rsid w:val="00F87173"/>
    <w:rsid w:val="00F97CD7"/>
    <w:rsid w:val="00FA34FF"/>
    <w:rsid w:val="00FB62C3"/>
    <w:rsid w:val="00FC1D6A"/>
    <w:rsid w:val="00FD597E"/>
    <w:rsid w:val="00FE06F1"/>
    <w:rsid w:val="00FE6DB2"/>
    <w:rsid w:val="00FF301C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2F8F6"/>
  <w15:docId w15:val="{9A8C84A4-D745-437C-9B2D-0692EFB16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F56"/>
    <w:pPr>
      <w:spacing w:before="100" w:beforeAutospacing="1" w:after="100" w:afterAutospacing="1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57B4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057B45"/>
    <w:rPr>
      <w:rFonts w:ascii="Cambria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DE610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E610D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rsid w:val="00057B45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locked/>
    <w:rsid w:val="00057B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57B45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link w:val="Stopka"/>
    <w:uiPriority w:val="99"/>
    <w:locked/>
    <w:rsid w:val="00057B45"/>
    <w:rPr>
      <w:rFonts w:cs="Times New Roman"/>
    </w:rPr>
  </w:style>
  <w:style w:type="character" w:styleId="Hipercze">
    <w:name w:val="Hyperlink"/>
    <w:uiPriority w:val="99"/>
    <w:rsid w:val="00905C1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locked/>
    <w:rsid w:val="00B5776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rsid w:val="00B5776A"/>
    <w:pPr>
      <w:spacing w:before="0" w:beforeAutospacing="0" w:after="0" w:afterAutospacing="0"/>
    </w:pPr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A410E4"/>
    <w:rPr>
      <w:rFonts w:cs="Times New Roman"/>
      <w:sz w:val="20"/>
      <w:szCs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5776A"/>
    <w:pPr>
      <w:spacing w:before="0" w:beforeAutospacing="0" w:after="0" w:afterAutospacing="0"/>
    </w:pPr>
    <w:rPr>
      <w:rFonts w:ascii="Times New Roman" w:hAnsi="Times New Roman"/>
      <w:sz w:val="20"/>
      <w:szCs w:val="20"/>
      <w:lang w:val="en-US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A410E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B5776A"/>
    <w:rPr>
      <w:rFonts w:cs="Times New Roman"/>
      <w:vertAlign w:val="superscript"/>
    </w:rPr>
  </w:style>
  <w:style w:type="paragraph" w:styleId="Lista2">
    <w:name w:val="List 2"/>
    <w:basedOn w:val="Normalny"/>
    <w:uiPriority w:val="99"/>
    <w:rsid w:val="00B5776A"/>
    <w:pPr>
      <w:spacing w:before="0" w:beforeAutospacing="0" w:after="0" w:afterAutospacing="0"/>
      <w:ind w:left="566" w:hanging="283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3A090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A410E4"/>
    <w:rPr>
      <w:rFonts w:cs="Times New Roman"/>
      <w:lang w:eastAsia="en-US"/>
    </w:rPr>
  </w:style>
  <w:style w:type="paragraph" w:styleId="NormalnyWeb">
    <w:name w:val="Normal (Web)"/>
    <w:basedOn w:val="Normalny"/>
    <w:uiPriority w:val="99"/>
    <w:rsid w:val="003A0906"/>
    <w:rPr>
      <w:rFonts w:ascii="Times New Roman" w:hAnsi="Times New Roman"/>
      <w:sz w:val="24"/>
      <w:szCs w:val="24"/>
    </w:rPr>
  </w:style>
  <w:style w:type="character" w:styleId="Numerstrony">
    <w:name w:val="page number"/>
    <w:uiPriority w:val="99"/>
    <w:rsid w:val="006F22E7"/>
    <w:rPr>
      <w:rFonts w:cs="Times New Roman"/>
    </w:rPr>
  </w:style>
  <w:style w:type="paragraph" w:styleId="Bezodstpw">
    <w:name w:val="No Spacing"/>
    <w:uiPriority w:val="99"/>
    <w:qFormat/>
    <w:rsid w:val="00FF301C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StrongEmphasis">
    <w:name w:val="Strong Emphasis"/>
    <w:rsid w:val="00E239F3"/>
    <w:rPr>
      <w:b/>
    </w:rPr>
  </w:style>
  <w:style w:type="paragraph" w:customStyle="1" w:styleId="Bezodstpw1">
    <w:name w:val="Bez odstępów1"/>
    <w:rsid w:val="003C09C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ubuszewska\Desktop\Papier%20RPO%20Pa&#322;ac\RPO_kolorowy_F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RPO_kolorowy_FZ.dot</Template>
  <TotalTime>425</TotalTime>
  <Pages>1</Pages>
  <Words>459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Kubuszewska</dc:creator>
  <cp:keywords/>
  <dc:description/>
  <cp:lastModifiedBy>Halina Bąk</cp:lastModifiedBy>
  <cp:revision>155</cp:revision>
  <cp:lastPrinted>2026-03-31T07:06:00Z</cp:lastPrinted>
  <dcterms:created xsi:type="dcterms:W3CDTF">2017-05-16T12:27:00Z</dcterms:created>
  <dcterms:modified xsi:type="dcterms:W3CDTF">2026-04-27T13:41:00Z</dcterms:modified>
</cp:coreProperties>
</file>